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F1A6D" w14:textId="77777777" w:rsidR="00F4588D" w:rsidRDefault="00F4588D" w:rsidP="00F4588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KIBBELL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6A5BEE2" w14:textId="77777777" w:rsidR="00F4588D" w:rsidRDefault="00F4588D" w:rsidP="00F4588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F98C489" w14:textId="77777777" w:rsidR="00F4588D" w:rsidRDefault="00F4588D" w:rsidP="00F4588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2B88CD8" w14:textId="77777777" w:rsidR="00F4588D" w:rsidRDefault="00F4588D" w:rsidP="00F4588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and detinue against William Rede of </w:t>
      </w:r>
    </w:p>
    <w:p w14:paraId="4D000279" w14:textId="77777777" w:rsidR="00F4588D" w:rsidRDefault="00F4588D" w:rsidP="00F4588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Felmingham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Norfolk(q.v.),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Oldeman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Norwich(q.v.), his wife,</w:t>
      </w:r>
    </w:p>
    <w:p w14:paraId="146BCB27" w14:textId="77777777" w:rsidR="00F4588D" w:rsidRDefault="00F4588D" w:rsidP="00F4588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Cecilia(q.v.), and Matthew Hubbert of London, goldsmith(q.v.).</w:t>
      </w:r>
    </w:p>
    <w:p w14:paraId="065D5FED" w14:textId="77777777" w:rsidR="00F4588D" w:rsidRDefault="00F4588D" w:rsidP="00F4588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735C8E2" w14:textId="77777777" w:rsidR="00F4588D" w:rsidRDefault="00F4588D" w:rsidP="00F4588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568725F" w14:textId="77777777" w:rsidR="00F4588D" w:rsidRDefault="00F4588D" w:rsidP="00F4588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2F89269" w14:textId="77777777" w:rsidR="00F4588D" w:rsidRDefault="00F4588D" w:rsidP="00F4588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 May 2021</w:t>
      </w:r>
    </w:p>
    <w:p w14:paraId="3D948E0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4AC10" w14:textId="77777777" w:rsidR="00F4588D" w:rsidRDefault="00F4588D" w:rsidP="009139A6">
      <w:r>
        <w:separator/>
      </w:r>
    </w:p>
  </w:endnote>
  <w:endnote w:type="continuationSeparator" w:id="0">
    <w:p w14:paraId="08D6151C" w14:textId="77777777" w:rsidR="00F4588D" w:rsidRDefault="00F458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A39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30C7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57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86880" w14:textId="77777777" w:rsidR="00F4588D" w:rsidRDefault="00F4588D" w:rsidP="009139A6">
      <w:r>
        <w:separator/>
      </w:r>
    </w:p>
  </w:footnote>
  <w:footnote w:type="continuationSeparator" w:id="0">
    <w:p w14:paraId="600A8E65" w14:textId="77777777" w:rsidR="00F4588D" w:rsidRDefault="00F458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58A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22C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334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88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4588D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90F53"/>
  <w15:chartTrackingRefBased/>
  <w15:docId w15:val="{38725A0A-FFA2-4E5E-A454-A1511970B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458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2021-06-02T09:49:00Z</dcterms:created>
  <dcterms:modified xsi:type="dcterms:W3CDTF">2021-06-02T09:49:00Z</dcterms:modified>
</cp:coreProperties>
</file>